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4E2" w:rsidRDefault="001914E2" w:rsidP="001914E2">
      <w:pPr>
        <w:pStyle w:val="NoSpacing"/>
      </w:pPr>
      <w:r>
        <w:rPr>
          <w:u w:val="single"/>
        </w:rPr>
        <w:t>Roger DAME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914E2" w:rsidRDefault="001914E2" w:rsidP="001914E2">
      <w:pPr>
        <w:pStyle w:val="NoSpacing"/>
      </w:pPr>
      <w:r>
        <w:t>of Beckenham, Kent.</w:t>
      </w:r>
    </w:p>
    <w:p w:rsidR="001914E2" w:rsidRDefault="001914E2" w:rsidP="001914E2">
      <w:pPr>
        <w:pStyle w:val="NoSpacing"/>
      </w:pPr>
    </w:p>
    <w:p w:rsidR="001914E2" w:rsidRDefault="001914E2" w:rsidP="001914E2">
      <w:pPr>
        <w:pStyle w:val="NoSpacing"/>
      </w:pPr>
    </w:p>
    <w:p w:rsidR="001914E2" w:rsidRDefault="001914E2" w:rsidP="001914E2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1914E2" w:rsidRDefault="001914E2" w:rsidP="001914E2">
      <w:pPr>
        <w:pStyle w:val="NoSpacing"/>
      </w:pPr>
    </w:p>
    <w:p w:rsidR="001914E2" w:rsidRDefault="001914E2" w:rsidP="001914E2">
      <w:pPr>
        <w:pStyle w:val="NoSpacing"/>
      </w:pPr>
    </w:p>
    <w:p w:rsidR="001914E2" w:rsidRDefault="001914E2" w:rsidP="001914E2">
      <w:pPr>
        <w:pStyle w:val="NoSpacing"/>
      </w:pPr>
    </w:p>
    <w:p w:rsidR="001914E2" w:rsidRPr="00350E91" w:rsidRDefault="001914E2" w:rsidP="001914E2">
      <w:pPr>
        <w:pStyle w:val="NoSpacing"/>
      </w:pPr>
      <w:r>
        <w:t>5 September 2016</w:t>
      </w:r>
    </w:p>
    <w:p w:rsidR="006B2F86" w:rsidRPr="001914E2" w:rsidRDefault="001914E2" w:rsidP="00E71FC3">
      <w:pPr>
        <w:pStyle w:val="NoSpacing"/>
      </w:pPr>
      <w:bookmarkStart w:id="0" w:name="_GoBack"/>
      <w:bookmarkEnd w:id="0"/>
    </w:p>
    <w:sectPr w:rsidR="006B2F86" w:rsidRPr="001914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E2" w:rsidRDefault="001914E2" w:rsidP="00E71FC3">
      <w:pPr>
        <w:spacing w:after="0" w:line="240" w:lineRule="auto"/>
      </w:pPr>
      <w:r>
        <w:separator/>
      </w:r>
    </w:p>
  </w:endnote>
  <w:endnote w:type="continuationSeparator" w:id="0">
    <w:p w:rsidR="001914E2" w:rsidRDefault="00191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E2" w:rsidRDefault="001914E2" w:rsidP="00E71FC3">
      <w:pPr>
        <w:spacing w:after="0" w:line="240" w:lineRule="auto"/>
      </w:pPr>
      <w:r>
        <w:separator/>
      </w:r>
    </w:p>
  </w:footnote>
  <w:footnote w:type="continuationSeparator" w:id="0">
    <w:p w:rsidR="001914E2" w:rsidRDefault="00191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E2"/>
    <w:rsid w:val="001914E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3CA4D"/>
  <w15:chartTrackingRefBased/>
  <w15:docId w15:val="{10C74FD3-1F66-4347-BC90-7FF20068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2016-09-05T19:38:00Z</dcterms:created>
  <dcterms:modified xsi:type="dcterms:W3CDTF">2016-09-05T19:39:00Z</dcterms:modified>
</cp:coreProperties>
</file>